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CF4" w:rsidRDefault="009B305D" w:rsidP="009B305D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455273" cy="1101725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ritanClinic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350" cy="1108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4F5" w:rsidRDefault="00F534F5" w:rsidP="009B305D">
      <w:pPr>
        <w:jc w:val="center"/>
      </w:pPr>
    </w:p>
    <w:p w:rsidR="009B305D" w:rsidRDefault="00920964" w:rsidP="00F534F5">
      <w:pPr>
        <w:ind w:left="4050"/>
      </w:pPr>
      <w:r>
        <w:t>719 Coronado Drive</w:t>
      </w:r>
    </w:p>
    <w:p w:rsidR="00495946" w:rsidRDefault="00495946" w:rsidP="00F534F5">
      <w:pPr>
        <w:ind w:left="4050"/>
      </w:pPr>
      <w:r>
        <w:t xml:space="preserve">San </w:t>
      </w:r>
      <w:r w:rsidR="00FE73BA">
        <w:t>Diego</w:t>
      </w:r>
      <w:r>
        <w:t xml:space="preserve">, CA  </w:t>
      </w:r>
      <w:r w:rsidR="00FE73BA">
        <w:t>9210</w:t>
      </w:r>
      <w:r w:rsidR="00920964">
        <w:t>2</w:t>
      </w:r>
    </w:p>
    <w:p w:rsidR="00495946" w:rsidRDefault="00495946" w:rsidP="00495946"/>
    <w:p w:rsidR="00495946" w:rsidRDefault="00495946" w:rsidP="00495946"/>
    <w:p w:rsidR="00495946" w:rsidRDefault="00495946" w:rsidP="00495946">
      <w:r>
        <w:t>Today’s Date</w:t>
      </w:r>
    </w:p>
    <w:p w:rsidR="00495946" w:rsidRDefault="00495946" w:rsidP="00495946">
      <w:r>
        <w:t xml:space="preserve">Welcome to Raritan Clinic East, one of the finest clinics in the field of pediatric medicine. As part of our ongoing </w:t>
      </w:r>
      <w:r w:rsidR="004C74BB">
        <w:t>effort</w:t>
      </w:r>
      <w:r>
        <w:t xml:space="preserve"> to provide the best patient care, we offer an extensive </w:t>
      </w:r>
      <w:r w:rsidR="00DA2EB9">
        <w:t>STAYFIT</w:t>
      </w:r>
      <w:r>
        <w:t xml:space="preserve"> program. Being active helps you be healthier and stronger—and feel your best. </w:t>
      </w:r>
      <w:r w:rsidR="00DA2EB9">
        <w:t>And want</w:t>
      </w:r>
      <w:r w:rsidR="00FE3EA8">
        <w:t>s</w:t>
      </w:r>
      <w:r w:rsidR="00DA2EB9">
        <w:t xml:space="preserve"> the best for you!</w:t>
      </w:r>
    </w:p>
    <w:p w:rsidR="00495946" w:rsidRDefault="00495946" w:rsidP="00495946"/>
    <w:p w:rsidR="003447D1" w:rsidRDefault="004C74BB" w:rsidP="00495946">
      <w:r>
        <w:t>In designing your fitness program, choose from the following offerings:</w:t>
      </w:r>
    </w:p>
    <w:p w:rsidR="004C74BB" w:rsidRDefault="004C74BB" w:rsidP="00495946"/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A2EB9" w:rsidRPr="00DA2EB9" w:rsidTr="00DA2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DA2EB9" w:rsidRP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</w:pPr>
            <w:r w:rsidRPr="00DA2EB9">
              <w:t>Aerobic Exercise</w:t>
            </w:r>
          </w:p>
        </w:tc>
        <w:tc>
          <w:tcPr>
            <w:tcW w:w="3117" w:type="dxa"/>
          </w:tcPr>
          <w:p w:rsidR="00DA2EB9" w:rsidRP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A2EB9">
              <w:t>Flexibility Training</w:t>
            </w:r>
          </w:p>
        </w:tc>
        <w:tc>
          <w:tcPr>
            <w:tcW w:w="3117" w:type="dxa"/>
          </w:tcPr>
          <w:p w:rsidR="00DA2EB9" w:rsidRP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A2EB9">
              <w:t>Strength Training</w:t>
            </w:r>
          </w:p>
        </w:tc>
      </w:tr>
      <w:tr w:rsidR="00DA2EB9" w:rsidTr="00DA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</w:pPr>
            <w:r>
              <w:t>Dance and Movement</w:t>
            </w:r>
          </w:p>
        </w:tc>
        <w:tc>
          <w:tcPr>
            <w:tcW w:w="3117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Qi Gong</w:t>
            </w:r>
          </w:p>
        </w:tc>
        <w:tc>
          <w:tcPr>
            <w:tcW w:w="3117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Calisthenics </w:t>
            </w:r>
          </w:p>
        </w:tc>
      </w:tr>
      <w:tr w:rsidR="00DA2EB9" w:rsidTr="00DA2E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</w:pPr>
            <w:r>
              <w:t>Water Aerobics</w:t>
            </w:r>
          </w:p>
        </w:tc>
        <w:tc>
          <w:tcPr>
            <w:tcW w:w="3117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Tai Chi</w:t>
            </w:r>
          </w:p>
        </w:tc>
        <w:tc>
          <w:tcPr>
            <w:tcW w:w="3117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Free Weights</w:t>
            </w:r>
          </w:p>
        </w:tc>
      </w:tr>
      <w:tr w:rsidR="00DA2EB9" w:rsidTr="00DA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</w:pPr>
            <w:r>
              <w:t>Zumba</w:t>
            </w:r>
          </w:p>
        </w:tc>
        <w:tc>
          <w:tcPr>
            <w:tcW w:w="3117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Yoga</w:t>
            </w:r>
          </w:p>
        </w:tc>
        <w:tc>
          <w:tcPr>
            <w:tcW w:w="3117" w:type="dxa"/>
          </w:tcPr>
          <w:p w:rsidR="00DA2EB9" w:rsidRDefault="00DA2EB9" w:rsidP="00DA2EB9">
            <w:pPr>
              <w:tabs>
                <w:tab w:val="left" w:pos="3690"/>
                <w:tab w:val="left" w:pos="7200"/>
                <w:tab w:val="left" w:pos="73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Pilates</w:t>
            </w:r>
          </w:p>
        </w:tc>
      </w:tr>
    </w:tbl>
    <w:p w:rsidR="00DA2EB9" w:rsidRDefault="00DA2EB9" w:rsidP="00DA2EB9">
      <w:pPr>
        <w:tabs>
          <w:tab w:val="left" w:pos="3690"/>
          <w:tab w:val="left" w:pos="7200"/>
          <w:tab w:val="left" w:pos="7380"/>
        </w:tabs>
      </w:pPr>
    </w:p>
    <w:p w:rsidR="00DA2EB9" w:rsidRDefault="00DA2EB9" w:rsidP="00DA2EB9">
      <w:pPr>
        <w:tabs>
          <w:tab w:val="left" w:pos="3690"/>
          <w:tab w:val="left" w:pos="7200"/>
          <w:tab w:val="left" w:pos="7380"/>
        </w:tabs>
      </w:pPr>
      <w:r>
        <w:t>Having trouble finding the right exercise program for you? Contact a health coach. Call 1-800-555-0101.</w:t>
      </w:r>
    </w:p>
    <w:p w:rsidR="00DA2EB9" w:rsidRDefault="00DA2EB9" w:rsidP="00DA2EB9">
      <w:pPr>
        <w:tabs>
          <w:tab w:val="left" w:pos="3690"/>
          <w:tab w:val="left" w:pos="7200"/>
          <w:tab w:val="left" w:pos="7380"/>
        </w:tabs>
      </w:pPr>
    </w:p>
    <w:p w:rsidR="00DA2EB9" w:rsidRDefault="00DA2EB9" w:rsidP="00DA2EB9">
      <w:pPr>
        <w:tabs>
          <w:tab w:val="left" w:pos="3690"/>
          <w:tab w:val="left" w:pos="7200"/>
          <w:tab w:val="left" w:pos="7380"/>
        </w:tabs>
      </w:pPr>
      <w:r>
        <w:t xml:space="preserve">Classes are every evening from 7:00–8:00 p.m. </w:t>
      </w:r>
      <w:r w:rsidR="00276488">
        <w:t>Advanced registration is required. Call 1-800-555-0102.</w:t>
      </w: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  <w:r>
        <w:t>Sincerely,</w:t>
      </w: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  <w:r>
        <w:t>Molly Lincoln</w:t>
      </w: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  <w:r>
        <w:t>STAYFIT Coordinator</w:t>
      </w:r>
    </w:p>
    <w:p w:rsidR="00276488" w:rsidRDefault="00276488" w:rsidP="00DA2EB9">
      <w:pPr>
        <w:tabs>
          <w:tab w:val="left" w:pos="3690"/>
          <w:tab w:val="left" w:pos="7200"/>
          <w:tab w:val="left" w:pos="7380"/>
        </w:tabs>
      </w:pPr>
    </w:p>
    <w:p w:rsidR="00DA2EB9" w:rsidRDefault="00DA2EB9" w:rsidP="00DA2EB9">
      <w:pPr>
        <w:tabs>
          <w:tab w:val="left" w:pos="3690"/>
          <w:tab w:val="left" w:pos="7200"/>
          <w:tab w:val="left" w:pos="7380"/>
        </w:tabs>
      </w:pPr>
    </w:p>
    <w:p w:rsidR="00DA2EB9" w:rsidRDefault="00DA2EB9" w:rsidP="00DA2EB9">
      <w:pPr>
        <w:tabs>
          <w:tab w:val="left" w:pos="3690"/>
          <w:tab w:val="left" w:pos="7200"/>
          <w:tab w:val="left" w:pos="7380"/>
        </w:tabs>
      </w:pPr>
    </w:p>
    <w:sectPr w:rsidR="00DA2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05D"/>
    <w:rsid w:val="00276488"/>
    <w:rsid w:val="003447D1"/>
    <w:rsid w:val="00451013"/>
    <w:rsid w:val="00495946"/>
    <w:rsid w:val="004C74BB"/>
    <w:rsid w:val="00920964"/>
    <w:rsid w:val="009B305D"/>
    <w:rsid w:val="00A22CF4"/>
    <w:rsid w:val="00DA2EB9"/>
    <w:rsid w:val="00F534F5"/>
    <w:rsid w:val="00FE3EA8"/>
    <w:rsid w:val="00F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4520AF-8B05-4BA2-A5DA-A9F14C0B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DA2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-Accent5">
    <w:name w:val="Grid Table 6 Colorful Accent 5"/>
    <w:basedOn w:val="TableNormal"/>
    <w:uiPriority w:val="51"/>
    <w:rsid w:val="00DA2EB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DA2EB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ll%20Murphy\AppData\Roaming\Microsoft\Templates\Single%20spaced%20(blank)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11333C-FB07-4F79-BA78-E3F7A8AE0B29}"/>
</file>

<file path=customXml/itemProps2.xml><?xml version="1.0" encoding="utf-8"?>
<ds:datastoreItem xmlns:ds="http://schemas.openxmlformats.org/officeDocument/2006/customXml" ds:itemID="{0F9B7208-B5B6-4F78-B361-AF396B08502E}"/>
</file>

<file path=customXml/itemProps3.xml><?xml version="1.0" encoding="utf-8"?>
<ds:datastoreItem xmlns:ds="http://schemas.openxmlformats.org/officeDocument/2006/customXml" ds:itemID="{205C5390-08C9-42A1-A12D-BCFFE3E5F3B7}"/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(blank)(2)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Murphy</dc:creator>
  <cp:keywords/>
  <dc:description/>
  <cp:lastModifiedBy>Lab Student</cp:lastModifiedBy>
  <cp:revision>2</cp:revision>
  <dcterms:created xsi:type="dcterms:W3CDTF">2018-10-03T15:25:00Z</dcterms:created>
  <dcterms:modified xsi:type="dcterms:W3CDTF">2018-10-03T15:25:00Z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  <property fmtid="{D5CDD505-2E9C-101B-9397-08002B2CF9AE}" pid="3" name="ContentTypeId">
    <vt:lpwstr>0x010100812BFD1489235C42BE2F9F976FED7C71</vt:lpwstr>
  </property>
</Properties>
</file>